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291F2" w14:textId="4FED553A" w:rsidR="00E61721" w:rsidRDefault="00855FB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233CAA">
        <w:rPr>
          <w:rFonts w:cs="Arial"/>
          <w:b/>
          <w:sz w:val="24"/>
          <w:szCs w:val="24"/>
        </w:rPr>
        <w:t>10</w:t>
      </w:r>
      <w:r w:rsidR="00446027">
        <w:rPr>
          <w:rFonts w:cs="Arial"/>
          <w:b/>
          <w:sz w:val="24"/>
          <w:szCs w:val="24"/>
        </w:rPr>
        <w:t>2</w:t>
      </w:r>
      <w:bookmarkStart w:id="1" w:name="_GoBack"/>
      <w:bookmarkEnd w:id="1"/>
      <w:r>
        <w:rPr>
          <w:b/>
          <w:i/>
          <w:sz w:val="28"/>
        </w:rPr>
        <w:tab/>
      </w:r>
      <w:r w:rsidR="00DD16D4" w:rsidRPr="00DD16D4">
        <w:rPr>
          <w:b/>
          <w:i/>
          <w:sz w:val="28"/>
        </w:rPr>
        <w:t>R5-240945</w:t>
      </w:r>
    </w:p>
    <w:p w14:paraId="4BD5D325" w14:textId="7AB40588" w:rsidR="00E61721" w:rsidRPr="0022434D" w:rsidRDefault="00446027" w:rsidP="002243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r w:rsidRPr="00A74949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</w:t>
      </w:r>
      <w:r w:rsidRPr="00A74949">
        <w:rPr>
          <w:b/>
          <w:noProof/>
          <w:sz w:val="24"/>
        </w:rPr>
        <w:t xml:space="preserve">26th </w:t>
      </w:r>
      <w:r>
        <w:rPr>
          <w:b/>
          <w:noProof/>
          <w:sz w:val="24"/>
        </w:rPr>
        <w:t xml:space="preserve">- </w:t>
      </w:r>
      <w:r w:rsidRPr="00A74949">
        <w:rPr>
          <w:b/>
          <w:noProof/>
          <w:sz w:val="24"/>
        </w:rPr>
        <w:t>March 1</w:t>
      </w:r>
      <w:r w:rsidRPr="00A74949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,</w:t>
      </w:r>
      <w:r w:rsidRPr="00A74949">
        <w:rPr>
          <w:b/>
          <w:noProof/>
          <w:sz w:val="24"/>
        </w:rPr>
        <w:t xml:space="preserve"> 2024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294C3940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0E4AD6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5ADDBA19" w:rsidR="00E61721" w:rsidRDefault="00855FB7" w:rsidP="00DD16D4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DD16D4">
              <w:t>PC3 NRCA 3T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56A92C86" w:rsidR="00E61721" w:rsidRDefault="00C02C68">
            <w:pPr>
              <w:pStyle w:val="CRCoverPage"/>
              <w:spacing w:after="0"/>
              <w:ind w:left="100"/>
            </w:pPr>
            <w:r>
              <w:t>Verizon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4F4B0495" w:rsidR="00E61721" w:rsidRDefault="00263FC9" w:rsidP="00233CAA">
            <w:pPr>
              <w:pStyle w:val="CRCoverPage"/>
              <w:spacing w:after="0"/>
              <w:ind w:left="100"/>
            </w:pPr>
            <w:r>
              <w:t>02-15-2024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429E074E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77777777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368266A1" w:rsidR="00E61721" w:rsidRDefault="00C02C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6001CB2C" w:rsidR="00E61721" w:rsidRDefault="008B061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 </w:t>
            </w: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17B828CE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14B8FC6A" w:rsidR="00E61721" w:rsidRDefault="00233C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060F6" w14:textId="42D4303C" w:rsidR="00E61721" w:rsidRPr="00263FC9" w:rsidRDefault="00DD16D4" w:rsidP="00DD16D4">
            <w:pPr>
              <w:pStyle w:val="CRCoverPage"/>
              <w:spacing w:after="0"/>
              <w:rPr>
                <w:sz w:val="16"/>
                <w:szCs w:val="16"/>
              </w:rPr>
            </w:pPr>
            <w:r w:rsidRPr="00DD16D4">
              <w:rPr>
                <w:sz w:val="16"/>
                <w:szCs w:val="16"/>
              </w:rPr>
              <w:t>CA_n48A-n77C/-,CA_n48B-n77A/-,CA_n48(2A)-n77A/-,CA_n48B-n77A/CA_n48B,CA_n48A-n77C/CA_n77C,CA_n48A-n77C BCS1/-,CA_n48B-n77A BCS1/-,CA_n48B-n77A BCS2/-,CA_n48(2A)-n77A BCS1/-,CA_n48B-n77A BCS1/CA_n48B,CA_n48B-n77A BCS2/CA_n48B,CA_n48A-n77C BCS1/CA_n77C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5571C6BC" w:rsidR="005E3AA7" w:rsidRPr="005E3AA7" w:rsidRDefault="005E3AA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Work plan showing </w:t>
            </w:r>
            <w:r w:rsidRPr="005E3AA7">
              <w:rPr>
                <w:color w:val="FF0000"/>
                <w:highlight w:val="yellow"/>
                <w:lang w:val="en-US"/>
              </w:rPr>
              <w:t>100</w:t>
            </w:r>
            <w:r w:rsidR="00855FB7" w:rsidRPr="005E3AA7">
              <w:rPr>
                <w:color w:val="FF0000"/>
                <w:highlight w:val="yellow"/>
                <w:lang w:val="en-US"/>
              </w:rPr>
              <w:t>%</w:t>
            </w:r>
            <w:r w:rsidR="00855FB7">
              <w:rPr>
                <w:lang w:val="en-US"/>
              </w:rPr>
              <w:t xml:space="preserve">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B5EF299" w14:textId="77777777" w:rsidR="00E61721" w:rsidRDefault="00E61721">
      <w:pPr>
        <w:pStyle w:val="CRCoverPage"/>
        <w:rPr>
          <w:lang w:val="en-US"/>
        </w:rPr>
      </w:pPr>
    </w:p>
    <w:bookmarkEnd w:id="0"/>
    <w:p w14:paraId="5677350A" w14:textId="78C737B3" w:rsidR="00E61721" w:rsidRPr="00C02C68" w:rsidRDefault="00E61721" w:rsidP="00C02C68">
      <w:pPr>
        <w:pStyle w:val="CRCoverPage"/>
        <w:rPr>
          <w:iCs/>
          <w:color w:val="FF0000"/>
          <w:lang w:val="en-US"/>
        </w:rPr>
      </w:pPr>
    </w:p>
    <w:sectPr w:rsidR="00E61721" w:rsidRPr="00C02C68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8BB843" w14:textId="77777777" w:rsidR="004F0A8E" w:rsidRDefault="004F0A8E">
      <w:pPr>
        <w:spacing w:after="0"/>
      </w:pPr>
      <w:r>
        <w:separator/>
      </w:r>
    </w:p>
  </w:endnote>
  <w:endnote w:type="continuationSeparator" w:id="0">
    <w:p w14:paraId="60E2E647" w14:textId="77777777" w:rsidR="004F0A8E" w:rsidRDefault="004F0A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F8132" w14:textId="77777777" w:rsidR="00E61721" w:rsidRDefault="00855F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0590A6" w14:textId="77777777" w:rsidR="004F0A8E" w:rsidRDefault="004F0A8E">
      <w:pPr>
        <w:spacing w:after="0"/>
      </w:pPr>
      <w:r>
        <w:separator/>
      </w:r>
    </w:p>
  </w:footnote>
  <w:footnote w:type="continuationSeparator" w:id="0">
    <w:p w14:paraId="3BBE50E7" w14:textId="77777777" w:rsidR="004F0A8E" w:rsidRDefault="004F0A8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DECDF" w14:textId="77777777" w:rsidR="00E61721" w:rsidRDefault="00E61721">
    <w:pPr>
      <w:pStyle w:val="Header"/>
    </w:pPr>
  </w:p>
  <w:p w14:paraId="3E4523B1" w14:textId="77777777" w:rsidR="00E61721" w:rsidRDefault="00E61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2F8F"/>
    <w:rsid w:val="000655A6"/>
    <w:rsid w:val="000660AB"/>
    <w:rsid w:val="000716EF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043B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3F9"/>
    <w:rsid w:val="001A7ADA"/>
    <w:rsid w:val="001B06DB"/>
    <w:rsid w:val="001B3934"/>
    <w:rsid w:val="001B43CA"/>
    <w:rsid w:val="001B5D70"/>
    <w:rsid w:val="001C15CB"/>
    <w:rsid w:val="001C2BB4"/>
    <w:rsid w:val="001D02C2"/>
    <w:rsid w:val="001D215A"/>
    <w:rsid w:val="001D4163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2434D"/>
    <w:rsid w:val="00233CAA"/>
    <w:rsid w:val="002347A2"/>
    <w:rsid w:val="00243E1C"/>
    <w:rsid w:val="002451C9"/>
    <w:rsid w:val="0024670C"/>
    <w:rsid w:val="00246B77"/>
    <w:rsid w:val="00251602"/>
    <w:rsid w:val="002567DD"/>
    <w:rsid w:val="002576FD"/>
    <w:rsid w:val="002639E9"/>
    <w:rsid w:val="00263FC9"/>
    <w:rsid w:val="002667B5"/>
    <w:rsid w:val="0027477D"/>
    <w:rsid w:val="00276959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4727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22911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86BB4"/>
    <w:rsid w:val="003903AA"/>
    <w:rsid w:val="003923CB"/>
    <w:rsid w:val="00395A78"/>
    <w:rsid w:val="00395F76"/>
    <w:rsid w:val="003A4EF6"/>
    <w:rsid w:val="003A7FAE"/>
    <w:rsid w:val="003B081E"/>
    <w:rsid w:val="003B552C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6027"/>
    <w:rsid w:val="004472DD"/>
    <w:rsid w:val="00457E9C"/>
    <w:rsid w:val="004611E8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187C"/>
    <w:rsid w:val="004C3DE7"/>
    <w:rsid w:val="004C5A8C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0A8E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24D1"/>
    <w:rsid w:val="0055526D"/>
    <w:rsid w:val="00565087"/>
    <w:rsid w:val="005803B9"/>
    <w:rsid w:val="005836AB"/>
    <w:rsid w:val="005858B9"/>
    <w:rsid w:val="005903CC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3DDC"/>
    <w:rsid w:val="005C506F"/>
    <w:rsid w:val="005C7963"/>
    <w:rsid w:val="005D0C9B"/>
    <w:rsid w:val="005D2E01"/>
    <w:rsid w:val="005D4908"/>
    <w:rsid w:val="005D60C0"/>
    <w:rsid w:val="005E3AA7"/>
    <w:rsid w:val="005E3AF3"/>
    <w:rsid w:val="005E609A"/>
    <w:rsid w:val="005E7638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401"/>
    <w:rsid w:val="006909F9"/>
    <w:rsid w:val="00692AEE"/>
    <w:rsid w:val="006936D0"/>
    <w:rsid w:val="00694E91"/>
    <w:rsid w:val="006A12FF"/>
    <w:rsid w:val="006A4A09"/>
    <w:rsid w:val="006B79D7"/>
    <w:rsid w:val="006C54AA"/>
    <w:rsid w:val="006C6224"/>
    <w:rsid w:val="006C7B3C"/>
    <w:rsid w:val="006D15F9"/>
    <w:rsid w:val="006D3F7D"/>
    <w:rsid w:val="006D7C35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394F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6016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776C0"/>
    <w:rsid w:val="00781F0F"/>
    <w:rsid w:val="00781F96"/>
    <w:rsid w:val="0078357B"/>
    <w:rsid w:val="00784655"/>
    <w:rsid w:val="00785748"/>
    <w:rsid w:val="00786382"/>
    <w:rsid w:val="00791759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359C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95996"/>
    <w:rsid w:val="008A47E3"/>
    <w:rsid w:val="008A7AD2"/>
    <w:rsid w:val="008B061B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46AC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A3A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4094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074A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6FB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1D3C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8722B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2C68"/>
    <w:rsid w:val="00C05429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047A"/>
    <w:rsid w:val="00CA2661"/>
    <w:rsid w:val="00CA3D0C"/>
    <w:rsid w:val="00CA64F9"/>
    <w:rsid w:val="00CB1F4C"/>
    <w:rsid w:val="00CC085E"/>
    <w:rsid w:val="00CC13BA"/>
    <w:rsid w:val="00CC4EC7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332C"/>
    <w:rsid w:val="00D06254"/>
    <w:rsid w:val="00D114E6"/>
    <w:rsid w:val="00D128CB"/>
    <w:rsid w:val="00D14BA0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741E"/>
    <w:rsid w:val="00DC2F86"/>
    <w:rsid w:val="00DC309B"/>
    <w:rsid w:val="00DC4DA2"/>
    <w:rsid w:val="00DD16D4"/>
    <w:rsid w:val="00DD43AE"/>
    <w:rsid w:val="00DE116A"/>
    <w:rsid w:val="00DE147F"/>
    <w:rsid w:val="00DF2B1F"/>
    <w:rsid w:val="00DF5289"/>
    <w:rsid w:val="00DF62CD"/>
    <w:rsid w:val="00E006FA"/>
    <w:rsid w:val="00E026BC"/>
    <w:rsid w:val="00E02D3F"/>
    <w:rsid w:val="00E04987"/>
    <w:rsid w:val="00E12B53"/>
    <w:rsid w:val="00E14D3D"/>
    <w:rsid w:val="00E14E33"/>
    <w:rsid w:val="00E164D5"/>
    <w:rsid w:val="00E26D6A"/>
    <w:rsid w:val="00E31120"/>
    <w:rsid w:val="00E338CB"/>
    <w:rsid w:val="00E33912"/>
    <w:rsid w:val="00E36665"/>
    <w:rsid w:val="00E3737A"/>
    <w:rsid w:val="00E37709"/>
    <w:rsid w:val="00E403D0"/>
    <w:rsid w:val="00E4726B"/>
    <w:rsid w:val="00E477B4"/>
    <w:rsid w:val="00E533B6"/>
    <w:rsid w:val="00E545CD"/>
    <w:rsid w:val="00E60745"/>
    <w:rsid w:val="00E61438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D7B0A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41E"/>
    <w:rsid w:val="00EF371D"/>
    <w:rsid w:val="00EF7DE7"/>
    <w:rsid w:val="00F025A2"/>
    <w:rsid w:val="00F04712"/>
    <w:rsid w:val="00F06975"/>
    <w:rsid w:val="00F12A3B"/>
    <w:rsid w:val="00F1663A"/>
    <w:rsid w:val="00F20828"/>
    <w:rsid w:val="00F22EC7"/>
    <w:rsid w:val="00F24AE7"/>
    <w:rsid w:val="00F327A2"/>
    <w:rsid w:val="00F327CE"/>
    <w:rsid w:val="00F330DD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449F10B-D725-454B-BC67-9F8CC3D94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Jinwen Ma</cp:lastModifiedBy>
  <cp:revision>3</cp:revision>
  <cp:lastPrinted>2020-02-05T15:54:00Z</cp:lastPrinted>
  <dcterms:created xsi:type="dcterms:W3CDTF">2024-02-15T19:43:00Z</dcterms:created>
  <dcterms:modified xsi:type="dcterms:W3CDTF">2024-02-15T20:20:00Z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